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924C1AF" w:rsidR="00193115" w:rsidRPr="00973740" w:rsidRDefault="00BB4658" w:rsidP="00DA5999">
            <w:r>
              <w:t>471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5D6DF64" w:rsidR="00193115" w:rsidRPr="00A71D3F" w:rsidRDefault="00BB4658" w:rsidP="00266CF1">
            <w:r>
              <w:t>Lead Time for DCPs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2E3EB482" w:rsidR="00C1227A" w:rsidRPr="00973740" w:rsidRDefault="00C1227A" w:rsidP="00C1227A">
            <w:r w:rsidRPr="00A208F7">
              <w:rPr>
                <w:rFonts w:cs="Arial"/>
              </w:rPr>
              <w:t>Suppliers</w:t>
            </w:r>
            <w:r>
              <w:rPr>
                <w:rFonts w:cs="Arial"/>
              </w:rPr>
              <w:t xml:space="preserve">, </w:t>
            </w:r>
            <w:r w:rsidRPr="00A208F7">
              <w:rPr>
                <w:rFonts w:cs="Arial"/>
              </w:rPr>
              <w:t>DNOs</w:t>
            </w:r>
            <w:r>
              <w:rPr>
                <w:rFonts w:cs="Arial"/>
              </w:rPr>
              <w:t xml:space="preserve">, </w:t>
            </w:r>
            <w:r w:rsidRPr="00A208F7">
              <w:rPr>
                <w:rFonts w:cs="Arial"/>
              </w:rPr>
              <w:t>IDNOs</w:t>
            </w:r>
            <w:r>
              <w:rPr>
                <w:rFonts w:cs="Arial"/>
              </w:rPr>
              <w:t xml:space="preserve">, </w:t>
            </w:r>
            <w:r w:rsidRPr="00A208F7">
              <w:rPr>
                <w:rFonts w:cs="Arial"/>
              </w:rPr>
              <w:t>CVA Registrants</w:t>
            </w:r>
            <w:r>
              <w:rPr>
                <w:rFonts w:cs="Arial"/>
              </w:rPr>
              <w:t>, Gas Suppliers, OTSO Party</w:t>
            </w:r>
            <w:r w:rsidR="00720E02">
              <w:rPr>
                <w:rFonts w:cs="Arial"/>
              </w:rPr>
              <w:t>, SIP</w:t>
            </w:r>
            <w:r w:rsidR="008D1274">
              <w:rPr>
                <w:rFonts w:cs="Arial"/>
              </w:rPr>
              <w: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4C7F29FE" w:rsidR="00916C37" w:rsidRPr="00973740" w:rsidRDefault="00E76A65" w:rsidP="00266CF1">
            <w:r>
              <w:t>The next DCUSA standard release following Authority approval</w:t>
            </w:r>
            <w:r w:rsidR="00C1227A">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3122CC8" w:rsidR="00916C37" w:rsidRPr="00973740" w:rsidRDefault="00C1227A" w:rsidP="00DA5999">
            <w:r>
              <w:t xml:space="preserve">08 May </w:t>
            </w:r>
            <w:r w:rsidR="00266CF1">
              <w:t>202</w:t>
            </w:r>
            <w:r>
              <w:t>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1E1CA8A9" w:rsidR="00FD00A2" w:rsidRPr="00973740" w:rsidRDefault="008C3E4C" w:rsidP="0072107A">
    <w:pPr>
      <w:pStyle w:val="Footer"/>
    </w:pPr>
    <w:r>
      <w:t xml:space="preserve">DCP </w:t>
    </w:r>
    <w:r w:rsidR="00C1227A">
      <w:t>471</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61EF2"/>
    <w:rsid w:val="006849B3"/>
    <w:rsid w:val="00697019"/>
    <w:rsid w:val="00711B18"/>
    <w:rsid w:val="00720546"/>
    <w:rsid w:val="00720E02"/>
    <w:rsid w:val="0072107A"/>
    <w:rsid w:val="00727A2C"/>
    <w:rsid w:val="007361B2"/>
    <w:rsid w:val="0076726D"/>
    <w:rsid w:val="00807039"/>
    <w:rsid w:val="00884177"/>
    <w:rsid w:val="008A35FA"/>
    <w:rsid w:val="008C3E4C"/>
    <w:rsid w:val="008D01AD"/>
    <w:rsid w:val="008D1274"/>
    <w:rsid w:val="008F22A5"/>
    <w:rsid w:val="008F73FC"/>
    <w:rsid w:val="00916C37"/>
    <w:rsid w:val="00963A66"/>
    <w:rsid w:val="00973740"/>
    <w:rsid w:val="00994BE6"/>
    <w:rsid w:val="009A3EA3"/>
    <w:rsid w:val="009B02DB"/>
    <w:rsid w:val="009F1AFC"/>
    <w:rsid w:val="009F6574"/>
    <w:rsid w:val="00A71D3F"/>
    <w:rsid w:val="00A817E9"/>
    <w:rsid w:val="00A828F0"/>
    <w:rsid w:val="00A876FA"/>
    <w:rsid w:val="00A94393"/>
    <w:rsid w:val="00AA47A6"/>
    <w:rsid w:val="00AB28A4"/>
    <w:rsid w:val="00AC6DB4"/>
    <w:rsid w:val="00AF6F70"/>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9757BD"/>
    <w:rsid w:val="00994BE6"/>
    <w:rsid w:val="009F6574"/>
    <w:rsid w:val="00AF6F7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3.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0905E8-F5CA-44EA-9E88-11C933E62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27</TotalTime>
  <Pages>2</Pages>
  <Words>510</Words>
  <Characters>2782</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19</cp:revision>
  <cp:lastPrinted>2021-01-12T10:24:00Z</cp:lastPrinted>
  <dcterms:created xsi:type="dcterms:W3CDTF">2022-10-31T16:46:00Z</dcterms:created>
  <dcterms:modified xsi:type="dcterms:W3CDTF">2026-04-16T11:22:00Z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